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B169" w14:textId="4DE8E7A5" w:rsidR="005F5DCC" w:rsidRDefault="005F5D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HOLME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7B0B7DF4" w14:textId="3AA13939" w:rsidR="005F5DCC" w:rsidRDefault="005F5D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Brockdish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14:paraId="561D06AA" w14:textId="3295821F" w:rsidR="005F5DCC" w:rsidRDefault="005F5D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DBB5A" w14:textId="1FF9283D" w:rsidR="005F5DCC" w:rsidRDefault="005F5D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F4E067" w14:textId="77777777" w:rsidR="005F5DCC" w:rsidRDefault="005F5DCC" w:rsidP="005F5D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resigned by this time.   </w:t>
      </w:r>
      <w:r>
        <w:rPr>
          <w:rFonts w:ascii="Times New Roman" w:hAnsi="Times New Roman" w:cs="Times New Roman"/>
          <w:sz w:val="24"/>
          <w:szCs w:val="24"/>
        </w:rPr>
        <w:t>(C.P.R. 1476-85 p.155)</w:t>
      </w:r>
    </w:p>
    <w:p w14:paraId="5551A24A" w14:textId="77777777" w:rsidR="005F5DCC" w:rsidRDefault="005F5DCC" w:rsidP="005F5D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BC6AD" w14:textId="77777777" w:rsidR="005F5DCC" w:rsidRDefault="005F5DCC" w:rsidP="005F5D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91B3DD" w14:textId="77777777" w:rsidR="005F5DCC" w:rsidRDefault="005F5DCC" w:rsidP="005F5D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2021</w:t>
      </w:r>
    </w:p>
    <w:p w14:paraId="34897D02" w14:textId="33ADF708" w:rsidR="005F5DCC" w:rsidRDefault="005F5D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B4F503" w14:textId="7571211A" w:rsidR="005F5DCC" w:rsidRPr="005F5DCC" w:rsidRDefault="005F5DC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5F5DCC" w:rsidRPr="005F5D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01EB" w14:textId="77777777" w:rsidR="00274195" w:rsidRDefault="00274195" w:rsidP="009139A6">
      <w:r>
        <w:separator/>
      </w:r>
    </w:p>
  </w:endnote>
  <w:endnote w:type="continuationSeparator" w:id="0">
    <w:p w14:paraId="6508018B" w14:textId="77777777" w:rsidR="00274195" w:rsidRDefault="002741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48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47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0B5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FB45E" w14:textId="77777777" w:rsidR="00274195" w:rsidRDefault="00274195" w:rsidP="009139A6">
      <w:r>
        <w:separator/>
      </w:r>
    </w:p>
  </w:footnote>
  <w:footnote w:type="continuationSeparator" w:id="0">
    <w:p w14:paraId="4B46A78D" w14:textId="77777777" w:rsidR="00274195" w:rsidRDefault="002741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A1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81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80C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195"/>
    <w:rsid w:val="000666E0"/>
    <w:rsid w:val="002510B7"/>
    <w:rsid w:val="00274195"/>
    <w:rsid w:val="005C130B"/>
    <w:rsid w:val="005F5DC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51B43"/>
  <w15:chartTrackingRefBased/>
  <w15:docId w15:val="{9D344563-31FD-4FEB-8269-13D748EB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17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2021-05-21T20:50:00Z</dcterms:created>
  <dcterms:modified xsi:type="dcterms:W3CDTF">2021-05-21T21:08:00Z</dcterms:modified>
</cp:coreProperties>
</file>